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820EC" w14:textId="77777777" w:rsidR="00A62912" w:rsidRDefault="00A62912" w:rsidP="00A629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MEKE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C13B6D5" w14:textId="77777777" w:rsidR="00A62912" w:rsidRDefault="00A62912" w:rsidP="00A629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Hales, Norfolk. Husbandman.</w:t>
      </w:r>
    </w:p>
    <w:p w14:paraId="5B59CC97" w14:textId="77777777" w:rsidR="00A62912" w:rsidRDefault="00A62912" w:rsidP="00A62912">
      <w:pPr>
        <w:rPr>
          <w:rFonts w:ascii="Times New Roman" w:hAnsi="Times New Roman" w:cs="Times New Roman"/>
        </w:rPr>
      </w:pPr>
    </w:p>
    <w:p w14:paraId="1F0A9413" w14:textId="77777777" w:rsidR="00A62912" w:rsidRDefault="00A62912" w:rsidP="00A62912">
      <w:pPr>
        <w:rPr>
          <w:rFonts w:ascii="Times New Roman" w:hAnsi="Times New Roman" w:cs="Times New Roman"/>
        </w:rPr>
      </w:pPr>
    </w:p>
    <w:p w14:paraId="73DF60DC" w14:textId="77777777" w:rsidR="00A62912" w:rsidRDefault="00A62912" w:rsidP="00A62912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Neuport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Jonson of Hales, Norfolk(q.v.), Robert Yarmouth of </w:t>
      </w:r>
      <w:proofErr w:type="spellStart"/>
      <w:r>
        <w:rPr>
          <w:rFonts w:ascii="Times New Roman" w:hAnsi="Times New Roman" w:cs="Times New Roman"/>
        </w:rPr>
        <w:t>Heckingham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Goodwyn</w:t>
      </w:r>
      <w:proofErr w:type="spellEnd"/>
      <w:r>
        <w:rPr>
          <w:rFonts w:ascii="Times New Roman" w:hAnsi="Times New Roman" w:cs="Times New Roman"/>
        </w:rPr>
        <w:t xml:space="preserve"> of Hales(q.v.) and William </w:t>
      </w:r>
      <w:proofErr w:type="spellStart"/>
      <w:r>
        <w:rPr>
          <w:rFonts w:ascii="Times New Roman" w:hAnsi="Times New Roman" w:cs="Times New Roman"/>
        </w:rPr>
        <w:t>Geddyng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Lackford</w:t>
      </w:r>
      <w:proofErr w:type="spellEnd"/>
      <w:r>
        <w:rPr>
          <w:rFonts w:ascii="Times New Roman" w:hAnsi="Times New Roman" w:cs="Times New Roman"/>
        </w:rPr>
        <w:t>, Suffolk(q.v.).</w:t>
      </w:r>
    </w:p>
    <w:p w14:paraId="5B93CE75" w14:textId="77777777" w:rsidR="00A62912" w:rsidRDefault="00A62912" w:rsidP="00A62912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0644621" w14:textId="77777777" w:rsidR="00A62912" w:rsidRDefault="00A62912" w:rsidP="00A62912">
      <w:pPr>
        <w:rPr>
          <w:rFonts w:ascii="Times New Roman" w:hAnsi="Times New Roman" w:cs="Times New Roman"/>
        </w:rPr>
      </w:pPr>
    </w:p>
    <w:p w14:paraId="31E341D9" w14:textId="77777777" w:rsidR="00A62912" w:rsidRDefault="00A62912" w:rsidP="00A62912">
      <w:pPr>
        <w:rPr>
          <w:rFonts w:ascii="Times New Roman" w:hAnsi="Times New Roman" w:cs="Times New Roman"/>
        </w:rPr>
      </w:pPr>
    </w:p>
    <w:p w14:paraId="7661DDD9" w14:textId="77777777" w:rsidR="00A62912" w:rsidRPr="001C2F43" w:rsidRDefault="00A62912" w:rsidP="00A629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2018</w:t>
      </w:r>
    </w:p>
    <w:p w14:paraId="530C335B" w14:textId="7C450F1E" w:rsidR="006B2F86" w:rsidRPr="00E71FC3" w:rsidRDefault="00D04DF9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DE80D" w14:textId="77777777" w:rsidR="00A62912" w:rsidRDefault="00A62912" w:rsidP="00E71FC3">
      <w:r>
        <w:separator/>
      </w:r>
    </w:p>
  </w:endnote>
  <w:endnote w:type="continuationSeparator" w:id="0">
    <w:p w14:paraId="3EAAD484" w14:textId="77777777" w:rsidR="00A62912" w:rsidRDefault="00A6291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624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B18BB" w14:textId="77777777" w:rsidR="00A62912" w:rsidRDefault="00A62912" w:rsidP="00E71FC3">
      <w:r>
        <w:separator/>
      </w:r>
    </w:p>
  </w:footnote>
  <w:footnote w:type="continuationSeparator" w:id="0">
    <w:p w14:paraId="49FC6810" w14:textId="77777777" w:rsidR="00A62912" w:rsidRDefault="00A6291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912"/>
    <w:rsid w:val="001A7C09"/>
    <w:rsid w:val="00577BD5"/>
    <w:rsid w:val="00656CBA"/>
    <w:rsid w:val="006A1F77"/>
    <w:rsid w:val="00733BE7"/>
    <w:rsid w:val="00A62912"/>
    <w:rsid w:val="00AB52E8"/>
    <w:rsid w:val="00B16D3F"/>
    <w:rsid w:val="00BB41AC"/>
    <w:rsid w:val="00D04D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06E75"/>
  <w15:chartTrackingRefBased/>
  <w15:docId w15:val="{C4DA4D56-DD2F-4FBC-8204-DBAE49C9C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291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2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2018-08-01T20:11:00Z</dcterms:created>
  <dcterms:modified xsi:type="dcterms:W3CDTF">2018-08-01T20:17:00Z</dcterms:modified>
</cp:coreProperties>
</file>